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7AA" w:rsidRDefault="00496362" w:rsidP="00A70FDF">
      <w:pPr>
        <w:snapToGrid w:val="0"/>
        <w:spacing w:before="0"/>
        <w:jc w:val="center"/>
      </w:pPr>
      <w:r>
        <w:object w:dxaOrig="2250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35pt;height:21.55pt" o:ole="">
            <v:imagedata r:id="rId7" o:title=""/>
          </v:shape>
          <o:OLEObject Type="Embed" ProgID="MSPhotoEd.3" ShapeID="_x0000_i1025" DrawAspect="Content" ObjectID="_1483858863" r:id="rId8"/>
        </w:object>
      </w:r>
    </w:p>
    <w:p w:rsidR="007537AA" w:rsidRPr="005642C1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5642C1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7537AA" w:rsidRPr="00FE03BC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0" w:name="dbluepink" w:colFirst="1" w:colLast="1"/>
            <w:bookmarkStart w:id="1" w:name="dtableau"/>
            <w:r>
              <w:rPr>
                <w:rFonts w:ascii="Arial" w:hAnsi="Arial" w:cs="Arial"/>
                <w:b/>
                <w:bCs/>
                <w:sz w:val="20"/>
                <w:szCs w:val="22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:rsidR="007537AA" w:rsidRPr="00FE03BC" w:rsidRDefault="008B24D6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TM Forum </w:t>
            </w:r>
            <w:r w:rsidR="006E0C90" w:rsidRPr="00FE03BC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:rsidR="007537AA" w:rsidRPr="00FE03BC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FE03BC">
              <w:rPr>
                <w:rFonts w:ascii="Arial" w:hAnsi="Arial" w:cs="Arial"/>
                <w:b/>
                <w:bCs/>
                <w:sz w:val="20"/>
                <w:szCs w:val="22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:rsidR="007537AA" w:rsidRPr="00FE03BC" w:rsidRDefault="007537AA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7537AA" w:rsidRPr="005642C1">
        <w:trPr>
          <w:cantSplit/>
          <w:trHeight w:val="357"/>
        </w:trPr>
        <w:tc>
          <w:tcPr>
            <w:tcW w:w="1617" w:type="dxa"/>
          </w:tcPr>
          <w:p w:rsidR="007537AA" w:rsidRPr="00FE03BC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2" w:name="dsource" w:colFirst="1" w:colLast="1"/>
            <w:bookmarkEnd w:id="0"/>
            <w:r>
              <w:rPr>
                <w:rFonts w:ascii="Arial" w:hAnsi="Arial" w:cs="Arial"/>
                <w:b/>
                <w:bCs/>
                <w:sz w:val="20"/>
                <w:szCs w:val="22"/>
              </w:rPr>
              <w:t>Teams:</w:t>
            </w:r>
          </w:p>
        </w:tc>
        <w:tc>
          <w:tcPr>
            <w:tcW w:w="8306" w:type="dxa"/>
            <w:gridSpan w:val="3"/>
          </w:tcPr>
          <w:p w:rsidR="007537AA" w:rsidRPr="00FE03BC" w:rsidRDefault="007537AA" w:rsidP="00BC021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7537AA" w:rsidRPr="005642C1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7537AA" w:rsidRPr="00FE03BC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3" w:name="dtitle1" w:colFirst="1" w:colLast="1"/>
            <w:bookmarkEnd w:id="2"/>
            <w:r w:rsidRPr="00FE03BC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:rsidR="007537AA" w:rsidRPr="00886665" w:rsidRDefault="00BC021E" w:rsidP="00B50C1F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color w:val="000000"/>
              </w:rPr>
              <w:t xml:space="preserve">Maintaining Alignment on </w:t>
            </w:r>
            <w:r>
              <w:t>Fixed Mobile Convergence (FMC) Model Repertoire Version 5.3</w:t>
            </w:r>
          </w:p>
        </w:tc>
      </w:tr>
      <w:tr w:rsidR="00A818C2" w:rsidRPr="005642C1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818C2" w:rsidRPr="00FE03BC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FE03BC">
              <w:rPr>
                <w:rFonts w:ascii="Arial" w:hAnsi="Arial" w:cs="Arial"/>
                <w:b/>
                <w:bCs/>
                <w:sz w:val="20"/>
                <w:szCs w:val="22"/>
              </w:rPr>
              <w:t>Date</w:t>
            </w:r>
            <w:r w:rsidR="00F23594" w:rsidRPr="00FE03BC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sent</w:t>
            </w:r>
            <w:r w:rsidRPr="00FE03BC">
              <w:rPr>
                <w:rFonts w:ascii="Arial" w:hAnsi="Arial" w:cs="Arial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:rsidR="00A818C2" w:rsidRPr="00FE03BC" w:rsidRDefault="00BC021E" w:rsidP="00B50C1F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27</w:t>
            </w:r>
            <w:r w:rsidR="0012309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B50C1F">
              <w:rPr>
                <w:rFonts w:ascii="Arial" w:hAnsi="Arial" w:cs="Arial"/>
                <w:sz w:val="20"/>
                <w:szCs w:val="22"/>
              </w:rPr>
              <w:t>January</w:t>
            </w:r>
            <w:r w:rsidR="00CC1787">
              <w:rPr>
                <w:rFonts w:ascii="Arial" w:hAnsi="Arial" w:cs="Arial"/>
                <w:sz w:val="20"/>
                <w:szCs w:val="22"/>
              </w:rPr>
              <w:t xml:space="preserve"> 201</w:t>
            </w:r>
            <w:r w:rsidR="00B50C1F">
              <w:rPr>
                <w:rFonts w:ascii="Arial" w:hAnsi="Arial" w:cs="Arial"/>
                <w:sz w:val="20"/>
                <w:szCs w:val="22"/>
              </w:rPr>
              <w:t>5</w:t>
            </w:r>
          </w:p>
        </w:tc>
      </w:tr>
      <w:bookmarkEnd w:id="1"/>
      <w:bookmarkEnd w:id="3"/>
      <w:tr w:rsidR="007537AA" w:rsidRPr="005642C1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:rsidR="007537AA" w:rsidRPr="00FE03BC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FE03BC">
              <w:rPr>
                <w:rFonts w:ascii="Arial" w:hAnsi="Arial" w:cs="Arial"/>
                <w:b/>
                <w:sz w:val="20"/>
                <w:szCs w:val="22"/>
              </w:rPr>
              <w:t>LIAISON STATEMENT</w:t>
            </w:r>
          </w:p>
        </w:tc>
      </w:tr>
      <w:tr w:rsidR="00EE409D" w:rsidRPr="005642C1" w:rsidTr="00886665">
        <w:trPr>
          <w:cantSplit/>
          <w:trHeight w:val="319"/>
        </w:trPr>
        <w:tc>
          <w:tcPr>
            <w:tcW w:w="1617" w:type="dxa"/>
          </w:tcPr>
          <w:p w:rsidR="00EE409D" w:rsidRPr="007C1D8A" w:rsidRDefault="00EE409D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  <w:r w:rsidRPr="007C1D8A">
              <w:rPr>
                <w:b/>
                <w:bCs/>
                <w:sz w:val="20"/>
              </w:rPr>
              <w:t>To:</w:t>
            </w:r>
          </w:p>
        </w:tc>
        <w:tc>
          <w:tcPr>
            <w:tcW w:w="8306" w:type="dxa"/>
            <w:gridSpan w:val="3"/>
          </w:tcPr>
          <w:p w:rsidR="000A6868" w:rsidRPr="007C1D8A" w:rsidRDefault="00BC021E" w:rsidP="00EE409D">
            <w:pPr>
              <w:snapToGrid w:val="0"/>
              <w:spacing w:before="0"/>
              <w:rPr>
                <w:szCs w:val="24"/>
              </w:rPr>
            </w:pPr>
            <w:r>
              <w:rPr>
                <w:szCs w:val="24"/>
              </w:rPr>
              <w:t>3GPP SA5</w:t>
            </w:r>
          </w:p>
        </w:tc>
      </w:tr>
      <w:tr w:rsidR="007537AA" w:rsidRPr="005642C1">
        <w:trPr>
          <w:cantSplit/>
          <w:trHeight w:val="357"/>
        </w:trPr>
        <w:tc>
          <w:tcPr>
            <w:tcW w:w="1617" w:type="dxa"/>
          </w:tcPr>
          <w:p w:rsidR="007537AA" w:rsidRPr="007C1D8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  <w:r w:rsidRPr="007C1D8A">
              <w:rPr>
                <w:b/>
                <w:bCs/>
                <w:sz w:val="20"/>
              </w:rPr>
              <w:t>Cc:</w:t>
            </w:r>
          </w:p>
        </w:tc>
        <w:tc>
          <w:tcPr>
            <w:tcW w:w="8306" w:type="dxa"/>
            <w:gridSpan w:val="3"/>
          </w:tcPr>
          <w:p w:rsidR="00BC021E" w:rsidRDefault="00BC021E" w:rsidP="00BC021E">
            <w:pPr>
              <w:rPr>
                <w:color w:val="1F497D"/>
                <w:sz w:val="22"/>
                <w:lang w:val="en-US"/>
              </w:rPr>
            </w:pPr>
            <w:r w:rsidRPr="00FD44A2">
              <w:t>Christian Toche (Huawei</w:t>
            </w:r>
            <w:r>
              <w:rPr>
                <w:color w:val="1F497D"/>
              </w:rPr>
              <w:t xml:space="preserve">); </w:t>
            </w:r>
            <w:hyperlink r:id="rId9" w:history="1">
              <w:r>
                <w:rPr>
                  <w:rStyle w:val="Hyperlink"/>
                </w:rPr>
                <w:t>christian.toche@huawei.com</w:t>
              </w:r>
            </w:hyperlink>
            <w:r>
              <w:rPr>
                <w:color w:val="1F497D"/>
              </w:rPr>
              <w:t xml:space="preserve">, </w:t>
            </w:r>
            <w:r w:rsidRPr="00FD44A2">
              <w:t>Chairman 3GPP SA5</w:t>
            </w:r>
          </w:p>
          <w:p w:rsidR="00480ABC" w:rsidRPr="007C1D8A" w:rsidRDefault="00480ABC" w:rsidP="0012309C">
            <w:pPr>
              <w:rPr>
                <w:szCs w:val="24"/>
              </w:rPr>
            </w:pPr>
            <w:bookmarkStart w:id="4" w:name="_GoBack"/>
            <w:bookmarkEnd w:id="4"/>
          </w:p>
        </w:tc>
      </w:tr>
      <w:tr w:rsidR="007537AA" w:rsidRPr="005642C1">
        <w:trPr>
          <w:cantSplit/>
          <w:trHeight w:val="357"/>
        </w:trPr>
        <w:tc>
          <w:tcPr>
            <w:tcW w:w="1617" w:type="dxa"/>
          </w:tcPr>
          <w:p w:rsidR="007537AA" w:rsidRPr="007C1D8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  <w:r w:rsidRPr="007C1D8A">
              <w:rPr>
                <w:b/>
                <w:bCs/>
                <w:sz w:val="20"/>
              </w:rPr>
              <w:t>For:</w:t>
            </w:r>
          </w:p>
        </w:tc>
        <w:tc>
          <w:tcPr>
            <w:tcW w:w="8306" w:type="dxa"/>
            <w:gridSpan w:val="3"/>
          </w:tcPr>
          <w:p w:rsidR="007537AA" w:rsidRPr="007C1D8A" w:rsidRDefault="00BC021E" w:rsidP="00B50C1F">
            <w:pPr>
              <w:snapToGrid w:val="0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Maintaining alignment on </w:t>
            </w:r>
            <w:r>
              <w:t>Fixed Mobile Convergence (FMC) Model Repertoire Version 5.3</w:t>
            </w:r>
          </w:p>
        </w:tc>
      </w:tr>
      <w:tr w:rsidR="007537AA" w:rsidRPr="005642C1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7537AA" w:rsidRPr="007C1D8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  <w:r w:rsidRPr="007C1D8A">
              <w:rPr>
                <w:b/>
                <w:bCs/>
                <w:sz w:val="20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:rsidR="007537AA" w:rsidRPr="007C1D8A" w:rsidRDefault="00B50C1F" w:rsidP="00A70FDF">
            <w:pPr>
              <w:pStyle w:val="Index1"/>
              <w:snapToGrid w:val="0"/>
              <w:spacing w:before="0"/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  <w:tr w:rsidR="00CC1787" w:rsidRPr="005642C1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:rsidR="00CC1787" w:rsidRPr="00FE03BC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</w:rPr>
            </w:pPr>
            <w:r w:rsidRPr="00FE03BC">
              <w:rPr>
                <w:rFonts w:ascii="Arial" w:hAnsi="Arial" w:cs="Arial"/>
                <w:bCs/>
                <w:sz w:val="20"/>
                <w:szCs w:val="22"/>
              </w:rPr>
              <w:t>Contact</w:t>
            </w:r>
            <w:r>
              <w:rPr>
                <w:rFonts w:ascii="Arial" w:hAnsi="Arial" w:cs="Arial"/>
                <w:bCs/>
                <w:sz w:val="20"/>
                <w:szCs w:val="22"/>
              </w:rPr>
              <w:t>s</w:t>
            </w:r>
            <w:r w:rsidRPr="00FE03BC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</w:tc>
        <w:tc>
          <w:tcPr>
            <w:tcW w:w="5190" w:type="dxa"/>
            <w:gridSpan w:val="2"/>
          </w:tcPr>
          <w:p w:rsidR="00CC1787" w:rsidRPr="00886665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de-DE"/>
              </w:rPr>
            </w:pPr>
          </w:p>
        </w:tc>
        <w:tc>
          <w:tcPr>
            <w:tcW w:w="3116" w:type="dxa"/>
          </w:tcPr>
          <w:p w:rsidR="00CC1787" w:rsidRPr="00FE03BC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fr-CH"/>
              </w:rPr>
            </w:pPr>
          </w:p>
        </w:tc>
      </w:tr>
      <w:tr w:rsidR="0002419F" w:rsidRPr="005642C1" w:rsidTr="00907EB4">
        <w:trPr>
          <w:cantSplit/>
        </w:trPr>
        <w:tc>
          <w:tcPr>
            <w:tcW w:w="1617" w:type="dxa"/>
            <w:vMerge/>
          </w:tcPr>
          <w:p w:rsidR="0002419F" w:rsidRPr="00FE03BC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5190" w:type="dxa"/>
            <w:gridSpan w:val="2"/>
          </w:tcPr>
          <w:p w:rsidR="0002419F" w:rsidRPr="0002419F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de-DE"/>
              </w:rPr>
            </w:pPr>
            <w:r w:rsidRPr="007C1D8A">
              <w:rPr>
                <w:szCs w:val="24"/>
              </w:rPr>
              <w:t>Kenneth Dilbeck</w:t>
            </w:r>
            <w:r>
              <w:rPr>
                <w:szCs w:val="24"/>
              </w:rPr>
              <w:t>,</w:t>
            </w:r>
            <w:r w:rsidRPr="007C1D8A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TM Forum, </w:t>
            </w:r>
            <w:r w:rsidRPr="007C1D8A">
              <w:rPr>
                <w:szCs w:val="24"/>
              </w:rPr>
              <w:t>VP Collaboration</w:t>
            </w:r>
            <w:r>
              <w:rPr>
                <w:szCs w:val="24"/>
              </w:rPr>
              <w:t xml:space="preserve"> R&amp;D</w:t>
            </w:r>
          </w:p>
        </w:tc>
        <w:tc>
          <w:tcPr>
            <w:tcW w:w="3116" w:type="dxa"/>
          </w:tcPr>
          <w:p w:rsidR="0002419F" w:rsidRPr="0002419F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color w:val="0000FF"/>
                <w:sz w:val="20"/>
                <w:u w:val="single"/>
              </w:rPr>
            </w:pPr>
            <w:r w:rsidRPr="00FE03BC">
              <w:rPr>
                <w:rFonts w:ascii="Arial" w:hAnsi="Arial" w:cs="Arial"/>
                <w:sz w:val="20"/>
                <w:szCs w:val="22"/>
                <w:lang w:val="de-DE"/>
              </w:rPr>
              <w:t xml:space="preserve">Tel: </w:t>
            </w:r>
            <w:r>
              <w:rPr>
                <w:rFonts w:ascii="Arial" w:hAnsi="Arial" w:cs="Arial"/>
                <w:sz w:val="20"/>
                <w:szCs w:val="22"/>
                <w:lang w:val="de-DE"/>
              </w:rPr>
              <w:tab/>
              <w:t>+1 817 715 8033</w:t>
            </w:r>
            <w:r w:rsidRPr="00FE03BC">
              <w:rPr>
                <w:rFonts w:ascii="Arial" w:hAnsi="Arial" w:cs="Arial"/>
                <w:sz w:val="20"/>
                <w:szCs w:val="22"/>
                <w:lang w:val="de-DE"/>
              </w:rPr>
              <w:br/>
              <w:t xml:space="preserve">Email: </w:t>
            </w:r>
            <w:r>
              <w:rPr>
                <w:rFonts w:ascii="Arial" w:hAnsi="Arial" w:cs="Arial"/>
                <w:sz w:val="20"/>
                <w:szCs w:val="22"/>
                <w:lang w:val="de-DE"/>
              </w:rPr>
              <w:tab/>
            </w:r>
            <w:hyperlink r:id="rId10" w:history="1">
              <w:r w:rsidR="00B50C1F" w:rsidRPr="00E558A3">
                <w:rPr>
                  <w:rStyle w:val="Hyperlink"/>
                  <w:rFonts w:ascii="Arial" w:hAnsi="Arial" w:cs="Arial"/>
                  <w:sz w:val="20"/>
                </w:rPr>
                <w:t>kdilbeck@tmforum.org</w:t>
              </w:r>
            </w:hyperlink>
          </w:p>
          <w:p w:rsidR="0002419F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fr-FR"/>
              </w:rPr>
            </w:pPr>
          </w:p>
          <w:p w:rsidR="0002419F" w:rsidRPr="00FE03BC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fr-FR"/>
              </w:rPr>
            </w:pPr>
          </w:p>
        </w:tc>
      </w:tr>
      <w:tr w:rsidR="007D7EDF" w:rsidRPr="005642C1" w:rsidTr="0012309C">
        <w:trPr>
          <w:cantSplit/>
          <w:trHeight w:val="80"/>
        </w:trPr>
        <w:tc>
          <w:tcPr>
            <w:tcW w:w="1617" w:type="dxa"/>
          </w:tcPr>
          <w:p w:rsidR="007D7EDF" w:rsidRPr="007C1D8A" w:rsidRDefault="007D7EDF" w:rsidP="007D7EDF">
            <w:pPr>
              <w:snapToGrid w:val="0"/>
              <w:spacing w:before="0"/>
              <w:rPr>
                <w:b/>
                <w:bCs/>
                <w:sz w:val="20"/>
              </w:rPr>
            </w:pPr>
            <w:r w:rsidRPr="007C1D8A">
              <w:rPr>
                <w:b/>
                <w:bCs/>
                <w:sz w:val="20"/>
              </w:rPr>
              <w:t>Cc:</w:t>
            </w:r>
          </w:p>
        </w:tc>
        <w:tc>
          <w:tcPr>
            <w:tcW w:w="5190" w:type="dxa"/>
            <w:gridSpan w:val="2"/>
          </w:tcPr>
          <w:p w:rsidR="007D7EDF" w:rsidRPr="001C064D" w:rsidRDefault="00BC021E" w:rsidP="007D7EDF">
            <w:pPr>
              <w:rPr>
                <w:szCs w:val="24"/>
                <w:lang w:val="en-US"/>
              </w:rPr>
            </w:pPr>
            <w:r>
              <w:t>Bernd Zeuner, DT</w:t>
            </w:r>
            <w:r w:rsidR="00FD44A2">
              <w:t xml:space="preserve">, Chair JWG on Modelling </w:t>
            </w:r>
          </w:p>
          <w:p w:rsidR="007D7EDF" w:rsidRPr="007C1D8A" w:rsidRDefault="007D7EDF" w:rsidP="007D7EDF">
            <w:pPr>
              <w:rPr>
                <w:szCs w:val="24"/>
              </w:rPr>
            </w:pPr>
          </w:p>
        </w:tc>
        <w:tc>
          <w:tcPr>
            <w:tcW w:w="3116" w:type="dxa"/>
          </w:tcPr>
          <w:p w:rsidR="007D7EDF" w:rsidRPr="00FE03BC" w:rsidRDefault="00FD44A2" w:rsidP="007D7ED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de-DE"/>
              </w:rPr>
            </w:pPr>
            <w:r>
              <w:t>b.zeuner@telekom.de</w:t>
            </w:r>
          </w:p>
        </w:tc>
      </w:tr>
      <w:tr w:rsidR="007D7EDF" w:rsidRPr="005642C1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:rsidR="007D7EDF" w:rsidRPr="005642C1" w:rsidRDefault="007D7EDF" w:rsidP="007D7ED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</w:tbl>
    <w:p w:rsidR="00BC021E" w:rsidRPr="00BC021E" w:rsidRDefault="00BC021E" w:rsidP="00BC021E">
      <w:pPr>
        <w:rPr>
          <w:sz w:val="22"/>
          <w:lang w:val="en-US"/>
        </w:rPr>
      </w:pPr>
      <w:r>
        <w:rPr>
          <w:color w:val="1F497D"/>
        </w:rPr>
        <w:t>TM</w:t>
      </w:r>
      <w:r>
        <w:t xml:space="preserve"> Forum have reviewed the document “Fixed Mobile Convergence (FMC) Model Repertoire Version 5.3”</w:t>
      </w:r>
      <w:r>
        <w:t xml:space="preserve"> published by the 3GPP/TM Forum/NGMN Joint Working Group</w:t>
      </w:r>
      <w:r>
        <w:t xml:space="preserve">.  It is intended that these guidelines be used in TM Forum with some minor adjustments and it is recognized that it would be highly desirable if the industry were to use a consistent approach to </w:t>
      </w:r>
      <w:r>
        <w:t>modelling</w:t>
      </w:r>
      <w:r>
        <w:t xml:space="preserve"> and hence we attach a version of the document with comments from TM Forum</w:t>
      </w:r>
      <w:r>
        <w:rPr>
          <w:color w:val="1F497D"/>
        </w:rPr>
        <w:t>’s</w:t>
      </w:r>
      <w:r>
        <w:t xml:space="preserve"> review. </w:t>
      </w:r>
    </w:p>
    <w:p w:rsidR="00841B4E" w:rsidRDefault="00BC021E" w:rsidP="00BC021E">
      <w:r>
        <w:t>TM Forum recommend</w:t>
      </w:r>
      <w:r>
        <w:rPr>
          <w:color w:val="1F497D"/>
        </w:rPr>
        <w:t>s</w:t>
      </w:r>
      <w:r>
        <w:t xml:space="preserve"> that these comments be incorporated</w:t>
      </w:r>
      <w:r>
        <w:t xml:space="preserve"> in to version of </w:t>
      </w:r>
      <w:r>
        <w:t>Fixed Mobile Convergence (FMC) Model Repertoire Version 5.3</w:t>
      </w:r>
      <w:r>
        <w:t xml:space="preserve"> being maintained by 3GPP SA5.</w:t>
      </w:r>
    </w:p>
    <w:p w:rsidR="00BC021E" w:rsidRPr="0012309C" w:rsidRDefault="00BC021E" w:rsidP="00BC021E">
      <w:pPr>
        <w:rPr>
          <w:color w:val="000000"/>
          <w:szCs w:val="24"/>
        </w:rPr>
      </w:pPr>
    </w:p>
    <w:p w:rsidR="009019FA" w:rsidRPr="0012309C" w:rsidRDefault="009019FA" w:rsidP="001C064D">
      <w:pPr>
        <w:pStyle w:val="ListParagraph"/>
        <w:ind w:left="0"/>
        <w:jc w:val="both"/>
      </w:pPr>
      <w:r w:rsidRPr="0012309C">
        <w:t>Regards,</w:t>
      </w:r>
    </w:p>
    <w:p w:rsidR="009019FA" w:rsidRPr="0012309C" w:rsidRDefault="009019FA" w:rsidP="001C064D">
      <w:pPr>
        <w:pStyle w:val="ListParagraph"/>
        <w:ind w:left="0"/>
        <w:jc w:val="both"/>
      </w:pPr>
    </w:p>
    <w:p w:rsidR="009019FA" w:rsidRPr="0012309C" w:rsidRDefault="009019FA" w:rsidP="001C064D">
      <w:pPr>
        <w:pStyle w:val="ListParagraph"/>
        <w:ind w:left="0"/>
        <w:jc w:val="both"/>
      </w:pPr>
      <w:r w:rsidRPr="0012309C">
        <w:t>Kenneth Dilbeck</w:t>
      </w:r>
    </w:p>
    <w:p w:rsidR="009019FA" w:rsidRPr="0012309C" w:rsidRDefault="009019FA" w:rsidP="001C064D">
      <w:pPr>
        <w:pStyle w:val="ListParagraph"/>
        <w:ind w:left="0"/>
        <w:jc w:val="both"/>
      </w:pPr>
      <w:r w:rsidRPr="0012309C">
        <w:t>TM Forum</w:t>
      </w:r>
    </w:p>
    <w:p w:rsidR="00FE03BC" w:rsidRPr="00886665" w:rsidRDefault="00480ABC" w:rsidP="001C064D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</w:t>
      </w:r>
    </w:p>
    <w:sectPr w:rsidR="00FE03BC" w:rsidRPr="00886665" w:rsidSect="0002419F">
      <w:headerReference w:type="default" r:id="rId11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004" w:rsidRDefault="002E5004">
      <w:r>
        <w:separator/>
      </w:r>
    </w:p>
  </w:endnote>
  <w:endnote w:type="continuationSeparator" w:id="0">
    <w:p w:rsidR="002E5004" w:rsidRDefault="002E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004" w:rsidRDefault="002E5004">
      <w:r>
        <w:separator/>
      </w:r>
    </w:p>
  </w:footnote>
  <w:footnote w:type="continuationSeparator" w:id="0">
    <w:p w:rsidR="002E5004" w:rsidRDefault="002E5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12309C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7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8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>
    <w:nsid w:val="6456720B"/>
    <w:multiLevelType w:val="multilevel"/>
    <w:tmpl w:val="E5F20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  <w:num w:numId="11">
    <w:abstractNumId w:val="8"/>
  </w:num>
  <w:num w:numId="12">
    <w:abstractNumId w:val="4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D0"/>
    <w:rsid w:val="000045CA"/>
    <w:rsid w:val="0002419F"/>
    <w:rsid w:val="00033629"/>
    <w:rsid w:val="00097578"/>
    <w:rsid w:val="00097B2F"/>
    <w:rsid w:val="000A6868"/>
    <w:rsid w:val="000A68DF"/>
    <w:rsid w:val="0012309C"/>
    <w:rsid w:val="00157C5D"/>
    <w:rsid w:val="0016112D"/>
    <w:rsid w:val="0016482D"/>
    <w:rsid w:val="00165093"/>
    <w:rsid w:val="00170049"/>
    <w:rsid w:val="00187CB2"/>
    <w:rsid w:val="00191592"/>
    <w:rsid w:val="001C064D"/>
    <w:rsid w:val="001D15F1"/>
    <w:rsid w:val="001E7CD0"/>
    <w:rsid w:val="001E7D3F"/>
    <w:rsid w:val="001F32E6"/>
    <w:rsid w:val="00221123"/>
    <w:rsid w:val="002324E9"/>
    <w:rsid w:val="002542AD"/>
    <w:rsid w:val="00256150"/>
    <w:rsid w:val="00270A58"/>
    <w:rsid w:val="00276066"/>
    <w:rsid w:val="002930F6"/>
    <w:rsid w:val="002B0922"/>
    <w:rsid w:val="002B548C"/>
    <w:rsid w:val="002D6A06"/>
    <w:rsid w:val="002E5004"/>
    <w:rsid w:val="00306BB4"/>
    <w:rsid w:val="00310AE3"/>
    <w:rsid w:val="0031320D"/>
    <w:rsid w:val="00316ACE"/>
    <w:rsid w:val="00322F85"/>
    <w:rsid w:val="0032333B"/>
    <w:rsid w:val="00335783"/>
    <w:rsid w:val="00353A43"/>
    <w:rsid w:val="00360E65"/>
    <w:rsid w:val="00372F91"/>
    <w:rsid w:val="00373786"/>
    <w:rsid w:val="00381BDF"/>
    <w:rsid w:val="003830F9"/>
    <w:rsid w:val="003B0CFA"/>
    <w:rsid w:val="003C05A9"/>
    <w:rsid w:val="003C698F"/>
    <w:rsid w:val="003D46A3"/>
    <w:rsid w:val="003D6DA3"/>
    <w:rsid w:val="003E4F72"/>
    <w:rsid w:val="003E7CA5"/>
    <w:rsid w:val="00403D19"/>
    <w:rsid w:val="00410BEA"/>
    <w:rsid w:val="004171A8"/>
    <w:rsid w:val="00424D00"/>
    <w:rsid w:val="0043368E"/>
    <w:rsid w:val="00442678"/>
    <w:rsid w:val="0045611B"/>
    <w:rsid w:val="0047567A"/>
    <w:rsid w:val="00477895"/>
    <w:rsid w:val="00480ABC"/>
    <w:rsid w:val="00496362"/>
    <w:rsid w:val="004B25FD"/>
    <w:rsid w:val="004D1832"/>
    <w:rsid w:val="004F222F"/>
    <w:rsid w:val="00517FD4"/>
    <w:rsid w:val="0054383D"/>
    <w:rsid w:val="00557868"/>
    <w:rsid w:val="005642C1"/>
    <w:rsid w:val="00590E5E"/>
    <w:rsid w:val="005A7400"/>
    <w:rsid w:val="005B1142"/>
    <w:rsid w:val="005C71F6"/>
    <w:rsid w:val="005E5BCC"/>
    <w:rsid w:val="005F6861"/>
    <w:rsid w:val="00605973"/>
    <w:rsid w:val="006276E0"/>
    <w:rsid w:val="00663107"/>
    <w:rsid w:val="00675B58"/>
    <w:rsid w:val="00677585"/>
    <w:rsid w:val="006977A8"/>
    <w:rsid w:val="006A22B1"/>
    <w:rsid w:val="006A2706"/>
    <w:rsid w:val="006D36E4"/>
    <w:rsid w:val="006E0C90"/>
    <w:rsid w:val="00707FBB"/>
    <w:rsid w:val="00714634"/>
    <w:rsid w:val="00724581"/>
    <w:rsid w:val="00725E9D"/>
    <w:rsid w:val="007537AA"/>
    <w:rsid w:val="00776ED1"/>
    <w:rsid w:val="007A4EF4"/>
    <w:rsid w:val="007B3DFF"/>
    <w:rsid w:val="007C1D8A"/>
    <w:rsid w:val="007C3F59"/>
    <w:rsid w:val="007C6481"/>
    <w:rsid w:val="007C7B35"/>
    <w:rsid w:val="007D7EDF"/>
    <w:rsid w:val="007E222E"/>
    <w:rsid w:val="00841B4E"/>
    <w:rsid w:val="008504A2"/>
    <w:rsid w:val="00855D28"/>
    <w:rsid w:val="00876E01"/>
    <w:rsid w:val="00886665"/>
    <w:rsid w:val="008A6FFE"/>
    <w:rsid w:val="008B24D6"/>
    <w:rsid w:val="008E3D05"/>
    <w:rsid w:val="008E775A"/>
    <w:rsid w:val="009019FA"/>
    <w:rsid w:val="00907EB4"/>
    <w:rsid w:val="00935297"/>
    <w:rsid w:val="00977E5F"/>
    <w:rsid w:val="00982313"/>
    <w:rsid w:val="00990687"/>
    <w:rsid w:val="009A58E8"/>
    <w:rsid w:val="009D2688"/>
    <w:rsid w:val="009E3490"/>
    <w:rsid w:val="00A05197"/>
    <w:rsid w:val="00A05CAE"/>
    <w:rsid w:val="00A106EA"/>
    <w:rsid w:val="00A31707"/>
    <w:rsid w:val="00A70FDF"/>
    <w:rsid w:val="00A76B45"/>
    <w:rsid w:val="00A818C2"/>
    <w:rsid w:val="00AC6F64"/>
    <w:rsid w:val="00AD1782"/>
    <w:rsid w:val="00AE0058"/>
    <w:rsid w:val="00AE7953"/>
    <w:rsid w:val="00AF794B"/>
    <w:rsid w:val="00B16530"/>
    <w:rsid w:val="00B2625A"/>
    <w:rsid w:val="00B50C1F"/>
    <w:rsid w:val="00B5373F"/>
    <w:rsid w:val="00B77DC8"/>
    <w:rsid w:val="00BB4158"/>
    <w:rsid w:val="00BC021E"/>
    <w:rsid w:val="00BD75F3"/>
    <w:rsid w:val="00C00604"/>
    <w:rsid w:val="00C01B7B"/>
    <w:rsid w:val="00C0485D"/>
    <w:rsid w:val="00C2122D"/>
    <w:rsid w:val="00C25376"/>
    <w:rsid w:val="00C35D19"/>
    <w:rsid w:val="00C41931"/>
    <w:rsid w:val="00C56F18"/>
    <w:rsid w:val="00C759DB"/>
    <w:rsid w:val="00C76902"/>
    <w:rsid w:val="00CA3F39"/>
    <w:rsid w:val="00CC1787"/>
    <w:rsid w:val="00CC5364"/>
    <w:rsid w:val="00CC6663"/>
    <w:rsid w:val="00CD306F"/>
    <w:rsid w:val="00CE07BA"/>
    <w:rsid w:val="00D15AE4"/>
    <w:rsid w:val="00D26BAC"/>
    <w:rsid w:val="00D47705"/>
    <w:rsid w:val="00D67137"/>
    <w:rsid w:val="00D7347F"/>
    <w:rsid w:val="00D97099"/>
    <w:rsid w:val="00DF1111"/>
    <w:rsid w:val="00E50483"/>
    <w:rsid w:val="00E51DCE"/>
    <w:rsid w:val="00E549A3"/>
    <w:rsid w:val="00E63927"/>
    <w:rsid w:val="00E75D13"/>
    <w:rsid w:val="00E87D1F"/>
    <w:rsid w:val="00E90E58"/>
    <w:rsid w:val="00EB7ED7"/>
    <w:rsid w:val="00EC3541"/>
    <w:rsid w:val="00EE409D"/>
    <w:rsid w:val="00F02D2E"/>
    <w:rsid w:val="00F06A89"/>
    <w:rsid w:val="00F14E69"/>
    <w:rsid w:val="00F17B8C"/>
    <w:rsid w:val="00F23594"/>
    <w:rsid w:val="00F25ACF"/>
    <w:rsid w:val="00F43AC1"/>
    <w:rsid w:val="00F456AC"/>
    <w:rsid w:val="00F55A26"/>
    <w:rsid w:val="00F64F00"/>
    <w:rsid w:val="00F7512A"/>
    <w:rsid w:val="00F846EF"/>
    <w:rsid w:val="00F86278"/>
    <w:rsid w:val="00F93887"/>
    <w:rsid w:val="00FA1EA0"/>
    <w:rsid w:val="00FD44A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A23DEC9-F610-456F-AA4D-858BC5BC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5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12309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Theme="minorHAnsi"/>
      <w:szCs w:val="24"/>
      <w:lang w:val="en-US"/>
    </w:rPr>
  </w:style>
  <w:style w:type="character" w:customStyle="1" w:styleId="c1">
    <w:name w:val="c1"/>
    <w:basedOn w:val="DefaultParagraphFont"/>
    <w:rsid w:val="00123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kdilbeck@tmfor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ristian.toch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</Template>
  <TotalTime>51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Kenneth Dilbeck</cp:lastModifiedBy>
  <cp:revision>3</cp:revision>
  <cp:lastPrinted>2009-03-03T21:56:00Z</cp:lastPrinted>
  <dcterms:created xsi:type="dcterms:W3CDTF">2015-01-27T15:25:00Z</dcterms:created>
  <dcterms:modified xsi:type="dcterms:W3CDTF">2015-01-27T16:15:00Z</dcterms:modified>
</cp:coreProperties>
</file>